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68A32" w14:textId="77777777" w:rsidR="00DF1B9B" w:rsidRDefault="00DF1B9B" w:rsidP="00DF1B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KYNGDON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2990859E" w14:textId="77777777" w:rsidR="00DF1B9B" w:rsidRDefault="00DF1B9B" w:rsidP="00DF1B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Bodmin Priory.</w:t>
      </w:r>
    </w:p>
    <w:p w14:paraId="2862D5FE" w14:textId="77777777" w:rsidR="00DF1B9B" w:rsidRDefault="00DF1B9B" w:rsidP="00DF1B9B">
      <w:pPr>
        <w:pStyle w:val="NoSpacing"/>
        <w:rPr>
          <w:rFonts w:cs="Times New Roman"/>
          <w:szCs w:val="24"/>
        </w:rPr>
      </w:pPr>
    </w:p>
    <w:p w14:paraId="72B831B6" w14:textId="77777777" w:rsidR="00DF1B9B" w:rsidRDefault="00DF1B9B" w:rsidP="00DF1B9B">
      <w:pPr>
        <w:pStyle w:val="NoSpacing"/>
        <w:rPr>
          <w:rFonts w:cs="Times New Roman"/>
          <w:szCs w:val="24"/>
        </w:rPr>
      </w:pPr>
    </w:p>
    <w:p w14:paraId="1F57F50D" w14:textId="77777777" w:rsidR="00DF1B9B" w:rsidRDefault="00DF1B9B" w:rsidP="00DF1B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Jun.</w:t>
      </w:r>
      <w:r>
        <w:rPr>
          <w:rFonts w:cs="Times New Roman"/>
          <w:szCs w:val="24"/>
        </w:rPr>
        <w:tab/>
        <w:t>1443</w:t>
      </w:r>
      <w:r>
        <w:rPr>
          <w:rFonts w:cs="Times New Roman"/>
          <w:szCs w:val="24"/>
        </w:rPr>
        <w:tab/>
        <w:t>He was ordained deacon in Chudleigh, Devon.</w:t>
      </w:r>
    </w:p>
    <w:p w14:paraId="0C60B6C9" w14:textId="77777777" w:rsidR="00DF1B9B" w:rsidRDefault="00DF1B9B" w:rsidP="00DF1B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7551064C" w14:textId="77777777" w:rsidR="00DF1B9B" w:rsidRDefault="00DF1B9B" w:rsidP="00DF1B9B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p.193)</w:t>
      </w:r>
    </w:p>
    <w:p w14:paraId="406B842D" w14:textId="77777777" w:rsidR="00DF1B9B" w:rsidRDefault="00DF1B9B" w:rsidP="00DF1B9B">
      <w:pPr>
        <w:pStyle w:val="NoSpacing"/>
        <w:rPr>
          <w:rFonts w:cs="Times New Roman"/>
          <w:szCs w:val="24"/>
        </w:rPr>
      </w:pPr>
    </w:p>
    <w:p w14:paraId="77BA81D8" w14:textId="77777777" w:rsidR="00DF1B9B" w:rsidRDefault="00DF1B9B" w:rsidP="00DF1B9B">
      <w:pPr>
        <w:pStyle w:val="NoSpacing"/>
        <w:rPr>
          <w:rFonts w:cs="Times New Roman"/>
          <w:szCs w:val="24"/>
        </w:rPr>
      </w:pPr>
    </w:p>
    <w:p w14:paraId="491430F5" w14:textId="77777777" w:rsidR="00DF1B9B" w:rsidRDefault="00DF1B9B" w:rsidP="00DF1B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August 2023</w:t>
      </w:r>
    </w:p>
    <w:p w14:paraId="7FACC4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4BB75" w14:textId="77777777" w:rsidR="00DF1B9B" w:rsidRDefault="00DF1B9B" w:rsidP="009139A6">
      <w:r>
        <w:separator/>
      </w:r>
    </w:p>
  </w:endnote>
  <w:endnote w:type="continuationSeparator" w:id="0">
    <w:p w14:paraId="4C2A7C17" w14:textId="77777777" w:rsidR="00DF1B9B" w:rsidRDefault="00DF1B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AC1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3B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08B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D397B" w14:textId="77777777" w:rsidR="00DF1B9B" w:rsidRDefault="00DF1B9B" w:rsidP="009139A6">
      <w:r>
        <w:separator/>
      </w:r>
    </w:p>
  </w:footnote>
  <w:footnote w:type="continuationSeparator" w:id="0">
    <w:p w14:paraId="3E8E8EFB" w14:textId="77777777" w:rsidR="00DF1B9B" w:rsidRDefault="00DF1B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FD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0B5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5FD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B9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F1B9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E454F"/>
  <w15:chartTrackingRefBased/>
  <w15:docId w15:val="{9F5E84AC-DC44-4AA0-80AF-50706C9AC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2023-08-06T19:34:00Z</dcterms:created>
  <dcterms:modified xsi:type="dcterms:W3CDTF">2023-08-06T19:35:00Z</dcterms:modified>
</cp:coreProperties>
</file>